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56CB760F" w:rsidR="00C12D8A" w:rsidRDefault="001B6217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</w:t>
      </w:r>
      <w:r w:rsidR="00C12D8A">
        <w:rPr>
          <w:b/>
          <w:noProof/>
          <w:sz w:val="24"/>
        </w:rPr>
        <w:t>-e</w:t>
      </w:r>
      <w:r w:rsidR="00C12D8A">
        <w:rPr>
          <w:b/>
          <w:i/>
          <w:noProof/>
          <w:sz w:val="24"/>
        </w:rPr>
        <w:t xml:space="preserve"> </w:t>
      </w:r>
      <w:r w:rsidR="00C12D8A"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D2347C">
        <w:rPr>
          <w:b/>
          <w:i/>
          <w:noProof/>
          <w:sz w:val="28"/>
        </w:rPr>
        <w:t>1871</w:t>
      </w:r>
    </w:p>
    <w:p w14:paraId="7CB45193" w14:textId="70B44E6F" w:rsidR="001E41F3" w:rsidRDefault="001B6217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</w:t>
      </w:r>
      <w:r w:rsidR="00C12D8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12D8A"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F9CAF" w:rsidR="001E41F3" w:rsidRPr="00410371" w:rsidRDefault="0046624C" w:rsidP="00B23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3ACD">
              <w:rPr>
                <w:b/>
                <w:noProof/>
                <w:sz w:val="28"/>
              </w:rPr>
              <w:t>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99666" w:rsidR="001E41F3" w:rsidRPr="00B23ACD" w:rsidRDefault="00B23ACD" w:rsidP="00547111">
            <w:pPr>
              <w:pStyle w:val="CRCoverPage"/>
              <w:spacing w:after="0"/>
              <w:rPr>
                <w:b/>
                <w:noProof/>
              </w:rPr>
            </w:pPr>
            <w:r w:rsidRPr="00B23ACD">
              <w:rPr>
                <w:b/>
                <w:sz w:val="24"/>
              </w:rPr>
              <w:t>Draft</w:t>
            </w:r>
            <w:r>
              <w:rPr>
                <w:b/>
                <w:sz w:val="24"/>
              </w:rPr>
              <w:t xml:space="preserve"> </w:t>
            </w:r>
            <w:r w:rsidRPr="00B23ACD">
              <w:rPr>
                <w:b/>
                <w:sz w:val="24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A69D8" w:rsidR="001E41F3" w:rsidRPr="00410371" w:rsidRDefault="0046624C" w:rsidP="00B23A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B23A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665CF" w:rsidR="001E41F3" w:rsidRPr="00410371" w:rsidRDefault="00B23ACD" w:rsidP="00B23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6217">
              <w:rPr>
                <w:b/>
                <w:noProof/>
                <w:sz w:val="28"/>
              </w:rPr>
              <w:t>17.0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46624C">
              <w:fldChar w:fldCharType="begin"/>
            </w:r>
            <w:r w:rsidR="0046624C">
              <w:instrText xml:space="preserve"> DOCPROPERTY  Version  \* MERGEFORMAT </w:instrText>
            </w:r>
            <w:r w:rsidR="0046624C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A4FFAB" w:rsidR="00F25D98" w:rsidRDefault="00B23A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E2225" w:rsidR="001E41F3" w:rsidRDefault="0080242F" w:rsidP="000068DB">
            <w:pPr>
              <w:pStyle w:val="CRCoverPage"/>
              <w:spacing w:after="0"/>
              <w:rPr>
                <w:noProof/>
              </w:rPr>
            </w:pPr>
            <w:r>
              <w:t>Add a new security threat on unauthorized slice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F71F6" w:rsidR="001E41F3" w:rsidRDefault="00DC3D1E" w:rsidP="00BE1D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Huawei, </w:t>
            </w:r>
            <w:r w:rsidRPr="00BE1D9F"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BFABA9" w:rsidR="001E41F3" w:rsidRDefault="00DC3D1E" w:rsidP="009D7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1AAB68" w:rsidR="001E41F3" w:rsidRDefault="003E2BBB" w:rsidP="003E2BBB">
            <w:pPr>
              <w:pStyle w:val="CRCoverPage"/>
              <w:spacing w:after="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9380F" w:rsidR="001E41F3" w:rsidRDefault="002D08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3E2BBB">
              <w:t>-2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2BBB" w:rsidRDefault="001E41F3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3E2BBB">
              <w:rPr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097B2" w:rsidR="001E41F3" w:rsidRPr="003E2BBB" w:rsidRDefault="003E2BBB" w:rsidP="003E2BB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3E2BB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BE710" w:rsidR="001E41F3" w:rsidRDefault="003E2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5352A" w:rsidR="0095378E" w:rsidRDefault="00E76E5E" w:rsidP="005E5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A83EF6">
              <w:rPr>
                <w:noProof/>
                <w:lang w:eastAsia="zh-CN"/>
              </w:rPr>
              <w:t>t has been specified in TS 33.501 clause 16.5</w:t>
            </w:r>
            <w:r w:rsidR="0095378E">
              <w:rPr>
                <w:noProof/>
                <w:lang w:eastAsia="zh-CN"/>
              </w:rPr>
              <w:t xml:space="preserve"> </w:t>
            </w:r>
            <w:r w:rsidR="00A83EF6">
              <w:rPr>
                <w:noProof/>
                <w:lang w:eastAsia="zh-CN"/>
              </w:rPr>
              <w:t xml:space="preserve">that </w:t>
            </w:r>
            <w:r w:rsidR="00A83EF6" w:rsidRPr="005E537E">
              <w:rPr>
                <w:color w:val="000000" w:themeColor="text1"/>
              </w:rPr>
              <w:t>"</w:t>
            </w:r>
            <w:r w:rsidR="00A83EF6" w:rsidRPr="005E537E">
              <w:t>If no S-NSSAI is left in Allowed NSSAI for an access after the revocation, and no Default NSSAI can be provided to the UE in the Allowed NSSAI or a previous NS</w:t>
            </w:r>
            <w:r w:rsidR="00A83EF6" w:rsidRPr="005E537E">
              <w:rPr>
                <w:lang w:eastAsia="zh-CN"/>
              </w:rPr>
              <w:t>S</w:t>
            </w:r>
            <w:r w:rsidR="00A83EF6" w:rsidRPr="005E537E">
              <w:t>AA failed for the Default NSSAI over this access, then the AMF shall execute the Network-initiated Deregistration procedure for the access</w:t>
            </w:r>
            <w:r w:rsidR="005E537E" w:rsidRPr="005E537E">
              <w:t>.</w:t>
            </w:r>
            <w:r w:rsidR="00A83EF6" w:rsidRPr="006B60D2">
              <w:rPr>
                <w:color w:val="000000" w:themeColor="text1"/>
              </w:rPr>
              <w:t>"</w:t>
            </w:r>
            <w:r w:rsidR="005E537E">
              <w:rPr>
                <w:color w:val="000000" w:themeColor="text1"/>
              </w:rPr>
              <w:t xml:space="preserve"> Otherwise, the UE has unauthorized access to the network.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225AE" w:rsidR="001E41F3" w:rsidRDefault="00EA3B08" w:rsidP="00B41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C15DFF">
              <w:rPr>
                <w:noProof/>
                <w:lang w:eastAsia="zh-CN"/>
              </w:rPr>
              <w:t xml:space="preserve">dd the threat </w:t>
            </w:r>
            <w:r w:rsidR="00B41C57">
              <w:rPr>
                <w:noProof/>
                <w:lang w:eastAsia="zh-CN"/>
              </w:rPr>
              <w:t>to the authorization of network access service.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26A6D" w:rsidR="001E41F3" w:rsidRDefault="00FF4CEB" w:rsidP="00507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 </w:t>
            </w:r>
            <w:r w:rsidR="00EA3B08">
              <w:rPr>
                <w:noProof/>
                <w:lang w:eastAsia="zh-CN"/>
              </w:rPr>
              <w:t xml:space="preserve">threat </w:t>
            </w:r>
            <w:r w:rsidR="00C15DFF">
              <w:rPr>
                <w:noProof/>
                <w:lang w:eastAsia="zh-CN"/>
              </w:rPr>
              <w:t>to</w:t>
            </w:r>
            <w:r w:rsidR="00507A10">
              <w:rPr>
                <w:noProof/>
                <w:lang w:eastAsia="zh-CN"/>
              </w:rPr>
              <w:t xml:space="preserve"> the authorization of network access service.</w:t>
            </w:r>
            <w:r w:rsidR="00D750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29347" w:rsidR="001E41F3" w:rsidRDefault="00FF4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>.2.</w:t>
            </w:r>
            <w:r w:rsidR="00936714">
              <w:rPr>
                <w:noProof/>
                <w:lang w:eastAsia="zh-CN"/>
              </w:rPr>
              <w:t>X</w:t>
            </w:r>
            <w:r w:rsidR="009A1AD9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D0280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F5E029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561E2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8A2710" w:rsidR="001E41F3" w:rsidRPr="00CB1504" w:rsidRDefault="00CB1504">
      <w:pPr>
        <w:rPr>
          <w:noProof/>
          <w:sz w:val="32"/>
          <w:szCs w:val="32"/>
          <w:lang w:eastAsia="zh-CN"/>
        </w:rPr>
      </w:pPr>
      <w:r w:rsidRPr="00CB1504">
        <w:rPr>
          <w:rFonts w:hint="eastAsia"/>
          <w:noProof/>
          <w:sz w:val="32"/>
          <w:szCs w:val="32"/>
          <w:lang w:eastAsia="zh-CN"/>
        </w:rPr>
        <w:lastRenderedPageBreak/>
        <w:t>*</w:t>
      </w:r>
      <w:r>
        <w:rPr>
          <w:noProof/>
          <w:sz w:val="32"/>
          <w:szCs w:val="32"/>
          <w:lang w:eastAsia="zh-CN"/>
        </w:rPr>
        <w:t xml:space="preserve">************* </w:t>
      </w:r>
      <w:r w:rsidRPr="00CB1504">
        <w:rPr>
          <w:noProof/>
          <w:sz w:val="32"/>
          <w:szCs w:val="32"/>
          <w:lang w:eastAsia="zh-CN"/>
        </w:rPr>
        <w:t>Start of Change 1</w:t>
      </w:r>
      <w:r>
        <w:rPr>
          <w:noProof/>
          <w:sz w:val="32"/>
          <w:szCs w:val="32"/>
          <w:lang w:eastAsia="zh-CN"/>
        </w:rPr>
        <w:t xml:space="preserve"> (</w:t>
      </w:r>
      <w:r w:rsidR="0007573B">
        <w:rPr>
          <w:noProof/>
          <w:sz w:val="32"/>
          <w:szCs w:val="32"/>
          <w:lang w:eastAsia="zh-CN"/>
        </w:rPr>
        <w:t>A</w:t>
      </w:r>
      <w:r>
        <w:rPr>
          <w:noProof/>
          <w:sz w:val="32"/>
          <w:szCs w:val="32"/>
          <w:lang w:eastAsia="zh-CN"/>
        </w:rPr>
        <w:t>ll texts are new)</w:t>
      </w:r>
      <w:r w:rsidRPr="00CB1504">
        <w:rPr>
          <w:noProof/>
          <w:sz w:val="32"/>
          <w:szCs w:val="32"/>
          <w:lang w:eastAsia="zh-CN"/>
        </w:rPr>
        <w:t xml:space="preserve"> </w:t>
      </w:r>
      <w:r>
        <w:rPr>
          <w:noProof/>
          <w:sz w:val="32"/>
          <w:szCs w:val="32"/>
          <w:lang w:eastAsia="zh-CN"/>
        </w:rPr>
        <w:t xml:space="preserve"> </w:t>
      </w:r>
      <w:r w:rsidRPr="00CB1504">
        <w:rPr>
          <w:noProof/>
          <w:sz w:val="32"/>
          <w:szCs w:val="32"/>
          <w:lang w:eastAsia="zh-CN"/>
        </w:rPr>
        <w:t>**************</w:t>
      </w:r>
    </w:p>
    <w:p w14:paraId="75D2E7E4" w14:textId="22816AD0" w:rsidR="00CB1504" w:rsidRDefault="00CB1504" w:rsidP="00CB1504">
      <w:pPr>
        <w:pStyle w:val="2"/>
        <w:rPr>
          <w:lang w:val="x-none"/>
        </w:rPr>
      </w:pPr>
      <w:bookmarkStart w:id="2" w:name="_Toc35533756"/>
      <w:bookmarkStart w:id="3" w:name="_Toc26887118"/>
      <w:bookmarkStart w:id="4" w:name="_Toc19783334"/>
      <w:r>
        <w:t>K.2.</w:t>
      </w:r>
      <w:r w:rsidR="000810A4">
        <w:t>X</w:t>
      </w:r>
      <w:r>
        <w:tab/>
        <w:t xml:space="preserve">Threats related to </w:t>
      </w:r>
      <w:bookmarkEnd w:id="2"/>
      <w:bookmarkEnd w:id="3"/>
      <w:bookmarkEnd w:id="4"/>
      <w:r w:rsidR="00D06301">
        <w:t>N</w:t>
      </w:r>
      <w:r w:rsidR="0096769E">
        <w:t xml:space="preserve">etwork </w:t>
      </w:r>
      <w:r w:rsidR="00D06301">
        <w:t>S</w:t>
      </w:r>
      <w:r w:rsidR="0096769E">
        <w:t xml:space="preserve">lice </w:t>
      </w:r>
      <w:r w:rsidR="00D06301">
        <w:t>S</w:t>
      </w:r>
      <w:r w:rsidR="0096769E">
        <w:t xml:space="preserve">pecific </w:t>
      </w:r>
      <w:r w:rsidR="00D06301">
        <w:t>A</w:t>
      </w:r>
      <w:r w:rsidR="0096769E">
        <w:t xml:space="preserve">uthentication and </w:t>
      </w:r>
      <w:r w:rsidR="00D06301">
        <w:t>A</w:t>
      </w:r>
      <w:r w:rsidR="0096769E">
        <w:t>uthorization (NSSAA)</w:t>
      </w:r>
    </w:p>
    <w:p w14:paraId="37171129" w14:textId="268892F4" w:rsidR="00CB1504" w:rsidRDefault="000810A4" w:rsidP="00CB1504">
      <w:pPr>
        <w:pStyle w:val="3"/>
      </w:pPr>
      <w:bookmarkStart w:id="5" w:name="_Toc35533757"/>
      <w:bookmarkStart w:id="6" w:name="_Toc26887119"/>
      <w:bookmarkStart w:id="7" w:name="_Toc19783335"/>
      <w:r>
        <w:t>K.2.X</w:t>
      </w:r>
      <w:r w:rsidR="00CB1504">
        <w:t>.1</w:t>
      </w:r>
      <w:r w:rsidR="00CB1504">
        <w:tab/>
        <w:t xml:space="preserve">Failure to </w:t>
      </w:r>
      <w:bookmarkEnd w:id="5"/>
      <w:bookmarkEnd w:id="6"/>
      <w:bookmarkEnd w:id="7"/>
      <w:r w:rsidR="00647227">
        <w:t>deregister UE</w:t>
      </w:r>
      <w:r w:rsidR="002A7E7C">
        <w:t xml:space="preserve"> after NSSAA re</w:t>
      </w:r>
      <w:r w:rsidR="0082196B">
        <w:t>v</w:t>
      </w:r>
      <w:r w:rsidR="002A7E7C">
        <w:t>o</w:t>
      </w:r>
      <w:r w:rsidR="0082196B">
        <w:t>cation</w:t>
      </w:r>
    </w:p>
    <w:p w14:paraId="0AFA2B23" w14:textId="560ABA92" w:rsidR="00CB1504" w:rsidRDefault="00BC368B" w:rsidP="00CB1504">
      <w:pPr>
        <w:pStyle w:val="B1"/>
      </w:pPr>
      <w:r>
        <w:t>-</w:t>
      </w:r>
      <w:r>
        <w:tab/>
        <w:t>Threat name: Failure to deregister UE after NSSAA revocation</w:t>
      </w:r>
      <w:r w:rsidR="00CB1504">
        <w:t>.</w:t>
      </w:r>
    </w:p>
    <w:p w14:paraId="3A559E01" w14:textId="122A280C" w:rsidR="00CB1504" w:rsidRDefault="00CB1504" w:rsidP="00CB1504">
      <w:pPr>
        <w:pStyle w:val="B1"/>
      </w:pPr>
      <w:r>
        <w:t>-</w:t>
      </w:r>
      <w:r>
        <w:tab/>
        <w:t>Threat</w:t>
      </w:r>
      <w:r w:rsidR="00BC368B">
        <w:t xml:space="preserve"> Category: </w:t>
      </w:r>
      <w:r w:rsidR="00457ECD">
        <w:t>Resource misuse</w:t>
      </w:r>
      <w:r>
        <w:t>.</w:t>
      </w:r>
    </w:p>
    <w:p w14:paraId="019B605D" w14:textId="26B748B3" w:rsidR="00CB1504" w:rsidRPr="00861C87" w:rsidRDefault="00CB1504" w:rsidP="00861C87">
      <w:pPr>
        <w:pStyle w:val="B1"/>
      </w:pPr>
      <w:r>
        <w:t>-</w:t>
      </w:r>
      <w:r>
        <w:tab/>
        <w:t xml:space="preserve">Threat Description: </w:t>
      </w:r>
      <w:r w:rsidR="009A1DAD">
        <w:t xml:space="preserve">AAA Server can </w:t>
      </w:r>
      <w:r w:rsidR="000940A1">
        <w:t xml:space="preserve">initiate slice specific authorization revocation for </w:t>
      </w:r>
      <w:proofErr w:type="gramStart"/>
      <w:r w:rsidR="000940A1">
        <w:t>a</w:t>
      </w:r>
      <w:proofErr w:type="gramEnd"/>
      <w:r w:rsidR="000940A1">
        <w:t xml:space="preserve"> S-NSSAI, and after the revocation the AMF will remove the S-NSSAI from the Allowed NSSAI list. </w:t>
      </w:r>
      <w:r w:rsidR="00605404">
        <w:t>In the case where</w:t>
      </w:r>
      <w:r w:rsidR="009A1DAD" w:rsidRPr="009A1DAD">
        <w:t xml:space="preserve"> no S-NSSAI is left in Allowed NSSAI for an access after the revocation, and no Default NSSAI can be provided to the UE in the Allowed NSSAI or a previous NSSAA failed for the D</w:t>
      </w:r>
      <w:r w:rsidR="00605404">
        <w:t xml:space="preserve">efault NSSAI over this access, if </w:t>
      </w:r>
      <w:r w:rsidR="009A1DAD" w:rsidRPr="009A1DAD">
        <w:t xml:space="preserve">AMF </w:t>
      </w:r>
      <w:r w:rsidR="00605404">
        <w:t xml:space="preserve">fails to deregister the UE from the network, the UE will have unauthorized </w:t>
      </w:r>
      <w:r w:rsidR="00085381">
        <w:t>use of network slice</w:t>
      </w:r>
      <w:r w:rsidR="005846C2">
        <w:t>.</w:t>
      </w:r>
    </w:p>
    <w:p w14:paraId="40CC74A6" w14:textId="5F669CFC" w:rsidR="00CB1504" w:rsidRDefault="00CB1504" w:rsidP="00CB1504">
      <w:pPr>
        <w:pStyle w:val="B1"/>
      </w:pPr>
      <w:r>
        <w:t>-</w:t>
      </w:r>
      <w:r>
        <w:tab/>
        <w:t>Threatened</w:t>
      </w:r>
      <w:r w:rsidR="00B3065E">
        <w:t xml:space="preserve"> Asset: </w:t>
      </w:r>
      <w:r w:rsidR="00B3065E">
        <w:rPr>
          <w:noProof/>
        </w:rPr>
        <w:t>Sufficient Processing Capacity</w:t>
      </w:r>
      <w:r>
        <w:t>.</w:t>
      </w:r>
    </w:p>
    <w:p w14:paraId="07A133E4" w14:textId="77777777" w:rsidR="00CB1504" w:rsidRPr="00CB1504" w:rsidRDefault="00CB1504">
      <w:pPr>
        <w:rPr>
          <w:noProof/>
          <w:lang w:eastAsia="zh-CN"/>
        </w:rPr>
      </w:pPr>
    </w:p>
    <w:p w14:paraId="73C2410A" w14:textId="3FFBE608" w:rsidR="00CB1504" w:rsidRPr="00CB1504" w:rsidRDefault="00CB1504" w:rsidP="00CB1504">
      <w:pPr>
        <w:rPr>
          <w:noProof/>
          <w:sz w:val="32"/>
          <w:szCs w:val="32"/>
          <w:lang w:eastAsia="zh-CN"/>
        </w:rPr>
      </w:pPr>
      <w:r w:rsidRPr="00CB1504">
        <w:rPr>
          <w:rFonts w:hint="eastAsia"/>
          <w:noProof/>
          <w:sz w:val="32"/>
          <w:szCs w:val="32"/>
          <w:lang w:eastAsia="zh-CN"/>
        </w:rPr>
        <w:t>*</w:t>
      </w:r>
      <w:r w:rsidRPr="00CB1504">
        <w:rPr>
          <w:noProof/>
          <w:sz w:val="32"/>
          <w:szCs w:val="32"/>
          <w:lang w:eastAsia="zh-CN"/>
        </w:rPr>
        <w:t>**************</w:t>
      </w:r>
      <w:r w:rsidR="00006130">
        <w:rPr>
          <w:noProof/>
          <w:sz w:val="32"/>
          <w:szCs w:val="32"/>
          <w:lang w:eastAsia="zh-CN"/>
        </w:rPr>
        <w:t xml:space="preserve">******* </w:t>
      </w:r>
      <w:r w:rsidRPr="00CB1504">
        <w:rPr>
          <w:noProof/>
          <w:sz w:val="32"/>
          <w:szCs w:val="32"/>
          <w:lang w:eastAsia="zh-CN"/>
        </w:rPr>
        <w:t xml:space="preserve"> End of Change 1 </w:t>
      </w:r>
      <w:r w:rsidR="00006130">
        <w:rPr>
          <w:noProof/>
          <w:sz w:val="32"/>
          <w:szCs w:val="32"/>
          <w:lang w:eastAsia="zh-CN"/>
        </w:rPr>
        <w:t xml:space="preserve"> </w:t>
      </w:r>
      <w:r w:rsidRPr="00CB1504">
        <w:rPr>
          <w:noProof/>
          <w:sz w:val="32"/>
          <w:szCs w:val="32"/>
          <w:lang w:eastAsia="zh-CN"/>
        </w:rPr>
        <w:t>*****************</w:t>
      </w:r>
      <w:r w:rsidR="00006130">
        <w:rPr>
          <w:noProof/>
          <w:sz w:val="32"/>
          <w:szCs w:val="32"/>
          <w:lang w:eastAsia="zh-CN"/>
        </w:rPr>
        <w:t>*****</w:t>
      </w:r>
    </w:p>
    <w:p w14:paraId="55F5839C" w14:textId="4050B87C" w:rsidR="00CB1504" w:rsidRDefault="00CB1504" w:rsidP="00CB1504">
      <w:pPr>
        <w:rPr>
          <w:noProof/>
          <w:lang w:eastAsia="zh-CN"/>
        </w:rPr>
      </w:pPr>
    </w:p>
    <w:p w14:paraId="74CD8770" w14:textId="77777777" w:rsidR="00EA2405" w:rsidRDefault="00EA2405" w:rsidP="00CB1504">
      <w:pPr>
        <w:rPr>
          <w:noProof/>
          <w:lang w:eastAsia="zh-CN"/>
        </w:rPr>
      </w:pPr>
    </w:p>
    <w:p w14:paraId="0BD1BB8B" w14:textId="77777777" w:rsidR="00EA2405" w:rsidRDefault="00EA2405" w:rsidP="00CB1504">
      <w:pPr>
        <w:rPr>
          <w:noProof/>
          <w:lang w:eastAsia="zh-CN"/>
        </w:rPr>
      </w:pPr>
    </w:p>
    <w:sectPr w:rsidR="00EA24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27F40" w14:textId="77777777" w:rsidR="00AC54F7" w:rsidRDefault="00AC54F7">
      <w:r>
        <w:separator/>
      </w:r>
    </w:p>
  </w:endnote>
  <w:endnote w:type="continuationSeparator" w:id="0">
    <w:p w14:paraId="04F420EB" w14:textId="77777777" w:rsidR="00AC54F7" w:rsidRDefault="00AC5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4760C" w14:textId="77777777" w:rsidR="00AC54F7" w:rsidRDefault="00AC54F7">
      <w:r>
        <w:separator/>
      </w:r>
    </w:p>
  </w:footnote>
  <w:footnote w:type="continuationSeparator" w:id="0">
    <w:p w14:paraId="4B321A5D" w14:textId="77777777" w:rsidR="00AC54F7" w:rsidRDefault="00AC5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0"/>
    <w:rsid w:val="000068DB"/>
    <w:rsid w:val="0001178A"/>
    <w:rsid w:val="00021BEC"/>
    <w:rsid w:val="00022E4A"/>
    <w:rsid w:val="00034560"/>
    <w:rsid w:val="0004042A"/>
    <w:rsid w:val="0007573B"/>
    <w:rsid w:val="00075FA7"/>
    <w:rsid w:val="000810A4"/>
    <w:rsid w:val="00085381"/>
    <w:rsid w:val="00087401"/>
    <w:rsid w:val="000940A1"/>
    <w:rsid w:val="000A6394"/>
    <w:rsid w:val="000B7FED"/>
    <w:rsid w:val="000C038A"/>
    <w:rsid w:val="000C6598"/>
    <w:rsid w:val="000D44B3"/>
    <w:rsid w:val="000E014D"/>
    <w:rsid w:val="00145D43"/>
    <w:rsid w:val="00146EDA"/>
    <w:rsid w:val="00166D35"/>
    <w:rsid w:val="00190D84"/>
    <w:rsid w:val="00192C46"/>
    <w:rsid w:val="001A08B3"/>
    <w:rsid w:val="001A7B60"/>
    <w:rsid w:val="001B52F0"/>
    <w:rsid w:val="001B6217"/>
    <w:rsid w:val="001B7A65"/>
    <w:rsid w:val="001E41F3"/>
    <w:rsid w:val="00203E92"/>
    <w:rsid w:val="0022113A"/>
    <w:rsid w:val="00233A58"/>
    <w:rsid w:val="0026004D"/>
    <w:rsid w:val="002640DD"/>
    <w:rsid w:val="00275D12"/>
    <w:rsid w:val="00284FEB"/>
    <w:rsid w:val="002860C4"/>
    <w:rsid w:val="002A7E7C"/>
    <w:rsid w:val="002B5741"/>
    <w:rsid w:val="002D0804"/>
    <w:rsid w:val="002E472E"/>
    <w:rsid w:val="00305409"/>
    <w:rsid w:val="003403D1"/>
    <w:rsid w:val="0034108E"/>
    <w:rsid w:val="003459F8"/>
    <w:rsid w:val="00356C3D"/>
    <w:rsid w:val="003609EF"/>
    <w:rsid w:val="0036231A"/>
    <w:rsid w:val="00374DD4"/>
    <w:rsid w:val="003A1034"/>
    <w:rsid w:val="003E1315"/>
    <w:rsid w:val="003E1A36"/>
    <w:rsid w:val="003E2BBB"/>
    <w:rsid w:val="003F2B3B"/>
    <w:rsid w:val="003F33B2"/>
    <w:rsid w:val="00410371"/>
    <w:rsid w:val="00415106"/>
    <w:rsid w:val="004242F1"/>
    <w:rsid w:val="004362E1"/>
    <w:rsid w:val="00457ECD"/>
    <w:rsid w:val="0046624C"/>
    <w:rsid w:val="004A52C6"/>
    <w:rsid w:val="004B75B7"/>
    <w:rsid w:val="005009D9"/>
    <w:rsid w:val="00504980"/>
    <w:rsid w:val="005077E1"/>
    <w:rsid w:val="00507A10"/>
    <w:rsid w:val="0051580D"/>
    <w:rsid w:val="00531EDA"/>
    <w:rsid w:val="00547111"/>
    <w:rsid w:val="005846C2"/>
    <w:rsid w:val="00592D74"/>
    <w:rsid w:val="005E2C44"/>
    <w:rsid w:val="005E537E"/>
    <w:rsid w:val="005F4DD0"/>
    <w:rsid w:val="00605404"/>
    <w:rsid w:val="006145EF"/>
    <w:rsid w:val="00621188"/>
    <w:rsid w:val="00623EF9"/>
    <w:rsid w:val="006257ED"/>
    <w:rsid w:val="00642169"/>
    <w:rsid w:val="00647227"/>
    <w:rsid w:val="006605DA"/>
    <w:rsid w:val="00665C47"/>
    <w:rsid w:val="00692B13"/>
    <w:rsid w:val="00695808"/>
    <w:rsid w:val="006B46FB"/>
    <w:rsid w:val="006E21FB"/>
    <w:rsid w:val="00705894"/>
    <w:rsid w:val="007230B1"/>
    <w:rsid w:val="00742AA9"/>
    <w:rsid w:val="00744278"/>
    <w:rsid w:val="00780E8B"/>
    <w:rsid w:val="00792342"/>
    <w:rsid w:val="007977A8"/>
    <w:rsid w:val="007B512A"/>
    <w:rsid w:val="007C2097"/>
    <w:rsid w:val="007D6A07"/>
    <w:rsid w:val="007E6102"/>
    <w:rsid w:val="007F2A79"/>
    <w:rsid w:val="007F7259"/>
    <w:rsid w:val="007F7DA5"/>
    <w:rsid w:val="00801E7B"/>
    <w:rsid w:val="0080242F"/>
    <w:rsid w:val="008040A8"/>
    <w:rsid w:val="00812176"/>
    <w:rsid w:val="0082196B"/>
    <w:rsid w:val="008239DC"/>
    <w:rsid w:val="008279FA"/>
    <w:rsid w:val="00841476"/>
    <w:rsid w:val="00861C87"/>
    <w:rsid w:val="008626E7"/>
    <w:rsid w:val="00870EE7"/>
    <w:rsid w:val="008863B9"/>
    <w:rsid w:val="00890828"/>
    <w:rsid w:val="008A262F"/>
    <w:rsid w:val="008A45A6"/>
    <w:rsid w:val="008B57C7"/>
    <w:rsid w:val="008B7764"/>
    <w:rsid w:val="008C382A"/>
    <w:rsid w:val="008C6243"/>
    <w:rsid w:val="008F3789"/>
    <w:rsid w:val="008F686C"/>
    <w:rsid w:val="009148DE"/>
    <w:rsid w:val="00935A06"/>
    <w:rsid w:val="00936714"/>
    <w:rsid w:val="00941E30"/>
    <w:rsid w:val="00946E80"/>
    <w:rsid w:val="0095378E"/>
    <w:rsid w:val="00961442"/>
    <w:rsid w:val="0096769E"/>
    <w:rsid w:val="009777D9"/>
    <w:rsid w:val="00991B88"/>
    <w:rsid w:val="009A1AD9"/>
    <w:rsid w:val="009A1DAD"/>
    <w:rsid w:val="009A5753"/>
    <w:rsid w:val="009A579D"/>
    <w:rsid w:val="009B5A61"/>
    <w:rsid w:val="009D714A"/>
    <w:rsid w:val="009E3297"/>
    <w:rsid w:val="009E640D"/>
    <w:rsid w:val="009F734F"/>
    <w:rsid w:val="00A01993"/>
    <w:rsid w:val="00A246B6"/>
    <w:rsid w:val="00A47D78"/>
    <w:rsid w:val="00A47E70"/>
    <w:rsid w:val="00A50CF0"/>
    <w:rsid w:val="00A7671C"/>
    <w:rsid w:val="00A83EF6"/>
    <w:rsid w:val="00AA2CBC"/>
    <w:rsid w:val="00AC54F7"/>
    <w:rsid w:val="00AC5820"/>
    <w:rsid w:val="00AD1CD8"/>
    <w:rsid w:val="00AF12C7"/>
    <w:rsid w:val="00B128B1"/>
    <w:rsid w:val="00B13F88"/>
    <w:rsid w:val="00B213BA"/>
    <w:rsid w:val="00B23ACD"/>
    <w:rsid w:val="00B258BB"/>
    <w:rsid w:val="00B3065E"/>
    <w:rsid w:val="00B41C57"/>
    <w:rsid w:val="00B67B97"/>
    <w:rsid w:val="00B968C8"/>
    <w:rsid w:val="00BA0C40"/>
    <w:rsid w:val="00BA275E"/>
    <w:rsid w:val="00BA3EC5"/>
    <w:rsid w:val="00BA51D9"/>
    <w:rsid w:val="00BB5DFC"/>
    <w:rsid w:val="00BC368B"/>
    <w:rsid w:val="00BD279D"/>
    <w:rsid w:val="00BD6BB8"/>
    <w:rsid w:val="00BE1D9F"/>
    <w:rsid w:val="00C02FD5"/>
    <w:rsid w:val="00C12D8A"/>
    <w:rsid w:val="00C15DFF"/>
    <w:rsid w:val="00C4248F"/>
    <w:rsid w:val="00C66BA2"/>
    <w:rsid w:val="00C95985"/>
    <w:rsid w:val="00CA2AFC"/>
    <w:rsid w:val="00CB1504"/>
    <w:rsid w:val="00CB603A"/>
    <w:rsid w:val="00CC5026"/>
    <w:rsid w:val="00CC68D0"/>
    <w:rsid w:val="00CD2ABE"/>
    <w:rsid w:val="00CE0099"/>
    <w:rsid w:val="00CF5C18"/>
    <w:rsid w:val="00D03F9A"/>
    <w:rsid w:val="00D06135"/>
    <w:rsid w:val="00D06301"/>
    <w:rsid w:val="00D06D51"/>
    <w:rsid w:val="00D17675"/>
    <w:rsid w:val="00D2347C"/>
    <w:rsid w:val="00D24991"/>
    <w:rsid w:val="00D42C6E"/>
    <w:rsid w:val="00D50255"/>
    <w:rsid w:val="00D66520"/>
    <w:rsid w:val="00D75074"/>
    <w:rsid w:val="00D94153"/>
    <w:rsid w:val="00DB6345"/>
    <w:rsid w:val="00DC37AE"/>
    <w:rsid w:val="00DC3D1E"/>
    <w:rsid w:val="00DE34CF"/>
    <w:rsid w:val="00DE48D8"/>
    <w:rsid w:val="00E13F3D"/>
    <w:rsid w:val="00E34898"/>
    <w:rsid w:val="00E35929"/>
    <w:rsid w:val="00E76E5E"/>
    <w:rsid w:val="00E83D7D"/>
    <w:rsid w:val="00E91A75"/>
    <w:rsid w:val="00EA2405"/>
    <w:rsid w:val="00EA3B08"/>
    <w:rsid w:val="00EA53C8"/>
    <w:rsid w:val="00EB09B7"/>
    <w:rsid w:val="00EE62C8"/>
    <w:rsid w:val="00EE7D7C"/>
    <w:rsid w:val="00EF6873"/>
    <w:rsid w:val="00F1242C"/>
    <w:rsid w:val="00F163CB"/>
    <w:rsid w:val="00F23938"/>
    <w:rsid w:val="00F25D98"/>
    <w:rsid w:val="00F300FB"/>
    <w:rsid w:val="00F3434A"/>
    <w:rsid w:val="00F83D50"/>
    <w:rsid w:val="00F90B29"/>
    <w:rsid w:val="00FB3BA5"/>
    <w:rsid w:val="00FB6386"/>
    <w:rsid w:val="00FB6D3B"/>
    <w:rsid w:val="00FF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CB15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2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D1325-89FA-4FF3-BF63-6CE09954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130</cp:revision>
  <cp:lastPrinted>1899-12-31T23:00:00Z</cp:lastPrinted>
  <dcterms:created xsi:type="dcterms:W3CDTF">2020-02-03T08:32:00Z</dcterms:created>
  <dcterms:modified xsi:type="dcterms:W3CDTF">2021-05-10T11:51:00Z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(2)nnSaGIrUlxWhRqcyQbYKZxRnk2WYuPLG3kLNHHCeqbAixJW5fFVLY9hL1n+IrVGkrZfcs0Ar
KfB1VwJfHvKg5vIiPm4BIXKKFT7eevr5XG89AVxzbb3btPbNbRDur/K9VRVmOC+Wv1B2at/w
YA7spqEYqDVWo5flNVpJLpZLS4LuoJZkyQtEhUErut5qGJeqmhMvE0AvLmI0jMB1akXQV2Eg
ftZ0/iYDkFvUxGHRwY</vt:lpwstr>
  </property>
  <property fmtid="{D5CDD505-2E9C-101B-9397-08002B2CF9AE}" pid="22" name="_2015_ms_pID_7253431">
    <vt:lpwstr>K0sjGdrBcQzEAzG8feZruqvwpfL5QU6JtdOA2b3VsVKfCUv7JiVrhv
y5Hk5IHYbzZO8nyq4sRV4tYtG4l0xCMaYtGEkowaQ3+xvoxqhwjNgukWBXPe/xmHvr/dpKwh
xNGySii22hw0S55dAaMIWRHAJfq6O3NV+WTVhDIXgMPz4BQYKZBGcBFNkwzZ7IPyGH8JQBn6
63zUj+m/NxM+1yGG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1620644417</vt:lpwstr>
  </property>
</Properties>
</file>